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BAFA5" w14:textId="204623C3" w:rsidR="00BA00AB" w:rsidRDefault="00064F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ROSE</w:t>
      </w:r>
      <w:r>
        <w:rPr>
          <w:rFonts w:ascii="Times New Roman" w:hAnsi="Times New Roman" w:cs="Times New Roman"/>
          <w:sz w:val="24"/>
          <w:szCs w:val="24"/>
        </w:rPr>
        <w:t xml:space="preserve">      (d.1434)</w:t>
      </w:r>
    </w:p>
    <w:p w14:paraId="3DD6B047" w14:textId="4703E2A0" w:rsidR="00064FB3" w:rsidRDefault="00064F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Glasier.</w:t>
      </w:r>
    </w:p>
    <w:p w14:paraId="7B19E15F" w14:textId="2AE80421" w:rsidR="00064FB3" w:rsidRDefault="00064F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F34154" w14:textId="0C1DF71B" w:rsidR="00064FB3" w:rsidRDefault="00064F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9D7423" w14:textId="34BB089A" w:rsidR="00064FB3" w:rsidRDefault="00064F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Feb.1434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p.140)</w:t>
      </w:r>
    </w:p>
    <w:p w14:paraId="0645CFF2" w14:textId="667C401B" w:rsidR="00064FB3" w:rsidRDefault="00064F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47B4360F" w14:textId="678AA6A7" w:rsidR="00064FB3" w:rsidRDefault="00064F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284044" w14:textId="1C364440" w:rsidR="00064FB3" w:rsidRDefault="00064F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E51307" w14:textId="52C63202" w:rsidR="00064FB3" w:rsidRPr="00064FB3" w:rsidRDefault="00064F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2021</w:t>
      </w:r>
    </w:p>
    <w:sectPr w:rsidR="00064FB3" w:rsidRPr="00064F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C5AC2" w14:textId="77777777" w:rsidR="00064FB3" w:rsidRDefault="00064FB3" w:rsidP="009139A6">
      <w:r>
        <w:separator/>
      </w:r>
    </w:p>
  </w:endnote>
  <w:endnote w:type="continuationSeparator" w:id="0">
    <w:p w14:paraId="4322B430" w14:textId="77777777" w:rsidR="00064FB3" w:rsidRDefault="00064F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11D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FC60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FC9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E10D3" w14:textId="77777777" w:rsidR="00064FB3" w:rsidRDefault="00064FB3" w:rsidP="009139A6">
      <w:r>
        <w:separator/>
      </w:r>
    </w:p>
  </w:footnote>
  <w:footnote w:type="continuationSeparator" w:id="0">
    <w:p w14:paraId="02637605" w14:textId="77777777" w:rsidR="00064FB3" w:rsidRDefault="00064F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7D3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B4E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088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FB3"/>
    <w:rsid w:val="00064FB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4B9CD"/>
  <w15:chartTrackingRefBased/>
  <w15:docId w15:val="{A46C2171-E073-4B0E-AAB7-D9C242B2B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2021-10-07T08:54:00Z</dcterms:created>
  <dcterms:modified xsi:type="dcterms:W3CDTF">2021-10-07T08:59:00Z</dcterms:modified>
</cp:coreProperties>
</file>